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CD74C" w14:textId="307E940A" w:rsidR="006B2F86" w:rsidRDefault="008B65F4" w:rsidP="00E71FC3">
      <w:pPr>
        <w:pStyle w:val="NoSpacing"/>
      </w:pPr>
      <w:r>
        <w:rPr>
          <w:u w:val="single"/>
        </w:rPr>
        <w:t>Adam DALE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03020A85" w14:textId="005A3D5A" w:rsidR="008B65F4" w:rsidRDefault="008B65F4" w:rsidP="00E71FC3">
      <w:pPr>
        <w:pStyle w:val="NoSpacing"/>
      </w:pPr>
    </w:p>
    <w:p w14:paraId="20F05F8B" w14:textId="408E2AA9" w:rsidR="008B65F4" w:rsidRDefault="008B65F4" w:rsidP="00E71FC3">
      <w:pPr>
        <w:pStyle w:val="NoSpacing"/>
      </w:pPr>
    </w:p>
    <w:p w14:paraId="290776CE" w14:textId="1AE1238B" w:rsidR="008B65F4" w:rsidRDefault="008B65F4" w:rsidP="00E71FC3">
      <w:pPr>
        <w:pStyle w:val="NoSpacing"/>
      </w:pPr>
      <w:r>
        <w:t>26 Feb.1484</w:t>
      </w:r>
      <w:r>
        <w:tab/>
        <w:t>He was appointed Porter of Scarborough Castle.</w:t>
      </w:r>
    </w:p>
    <w:p w14:paraId="4A1D5A65" w14:textId="248BB7CA" w:rsidR="008B65F4" w:rsidRDefault="008B65F4" w:rsidP="00E71FC3">
      <w:pPr>
        <w:pStyle w:val="NoSpacing"/>
      </w:pPr>
      <w:r>
        <w:tab/>
      </w:r>
      <w:r>
        <w:tab/>
        <w:t>(C.P.R. 1476-85 p.460)</w:t>
      </w:r>
    </w:p>
    <w:p w14:paraId="1F168625" w14:textId="3E24F10A" w:rsidR="008B65F4" w:rsidRDefault="008B65F4" w:rsidP="00E71FC3">
      <w:pPr>
        <w:pStyle w:val="NoSpacing"/>
      </w:pPr>
    </w:p>
    <w:p w14:paraId="2A3FDDEF" w14:textId="6F31D05F" w:rsidR="008B65F4" w:rsidRDefault="008B65F4" w:rsidP="00E71FC3">
      <w:pPr>
        <w:pStyle w:val="NoSpacing"/>
      </w:pPr>
    </w:p>
    <w:p w14:paraId="6513AF57" w14:textId="4D19405C" w:rsidR="008B65F4" w:rsidRPr="008B65F4" w:rsidRDefault="008B65F4" w:rsidP="00E71FC3">
      <w:pPr>
        <w:pStyle w:val="NoSpacing"/>
      </w:pPr>
      <w:r>
        <w:t>18 August 2018</w:t>
      </w:r>
      <w:bookmarkStart w:id="0" w:name="_GoBack"/>
      <w:bookmarkEnd w:id="0"/>
    </w:p>
    <w:sectPr w:rsidR="008B65F4" w:rsidRPr="008B65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7143C" w14:textId="77777777" w:rsidR="008B65F4" w:rsidRDefault="008B65F4" w:rsidP="00E71FC3">
      <w:pPr>
        <w:spacing w:after="0" w:line="240" w:lineRule="auto"/>
      </w:pPr>
      <w:r>
        <w:separator/>
      </w:r>
    </w:p>
  </w:endnote>
  <w:endnote w:type="continuationSeparator" w:id="0">
    <w:p w14:paraId="302C6C57" w14:textId="77777777" w:rsidR="008B65F4" w:rsidRDefault="008B65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5FC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C6C0D" w14:textId="77777777" w:rsidR="008B65F4" w:rsidRDefault="008B65F4" w:rsidP="00E71FC3">
      <w:pPr>
        <w:spacing w:after="0" w:line="240" w:lineRule="auto"/>
      </w:pPr>
      <w:r>
        <w:separator/>
      </w:r>
    </w:p>
  </w:footnote>
  <w:footnote w:type="continuationSeparator" w:id="0">
    <w:p w14:paraId="418E023B" w14:textId="77777777" w:rsidR="008B65F4" w:rsidRDefault="008B65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F4"/>
    <w:rsid w:val="001A7C09"/>
    <w:rsid w:val="00577BD5"/>
    <w:rsid w:val="00656CBA"/>
    <w:rsid w:val="006A1F77"/>
    <w:rsid w:val="00733BE7"/>
    <w:rsid w:val="008B65F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1EF0"/>
  <w15:chartTrackingRefBased/>
  <w15:docId w15:val="{3202CEEF-68AF-46AD-9333-E7718843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2018-08-18T19:26:00Z</dcterms:created>
  <dcterms:modified xsi:type="dcterms:W3CDTF">2018-08-18T19:27:00Z</dcterms:modified>
</cp:coreProperties>
</file>